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04" w:rsidRPr="00AA4152" w:rsidRDefault="00A87104" w:rsidP="00E55296">
      <w:pPr>
        <w:jc w:val="center"/>
        <w:rPr>
          <w:noProof/>
        </w:rPr>
      </w:pPr>
      <w:r w:rsidRPr="00F5722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4" o:title=""/>
          </v:shape>
        </w:pict>
      </w:r>
    </w:p>
    <w:p w:rsidR="00A87104" w:rsidRPr="00061834" w:rsidRDefault="00A87104" w:rsidP="00E55296">
      <w:pPr>
        <w:jc w:val="center"/>
        <w:rPr>
          <w:noProof/>
          <w:sz w:val="16"/>
          <w:szCs w:val="16"/>
        </w:rPr>
      </w:pPr>
    </w:p>
    <w:p w:rsidR="00A87104" w:rsidRPr="007760D2" w:rsidRDefault="00A87104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A87104" w:rsidRPr="00AA4152" w:rsidRDefault="00A87104" w:rsidP="00E55296">
      <w:pPr>
        <w:jc w:val="center"/>
        <w:rPr>
          <w:sz w:val="16"/>
          <w:szCs w:val="16"/>
        </w:rPr>
      </w:pPr>
    </w:p>
    <w:p w:rsidR="00A87104" w:rsidRPr="00AA4152" w:rsidRDefault="00A87104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A87104" w:rsidRPr="00AA4152" w:rsidRDefault="00A87104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A87104" w:rsidRPr="00AA4152" w:rsidRDefault="00A87104" w:rsidP="00E55296">
      <w:pPr>
        <w:jc w:val="center"/>
        <w:rPr>
          <w:szCs w:val="28"/>
        </w:rPr>
      </w:pPr>
    </w:p>
    <w:p w:rsidR="00A87104" w:rsidRPr="00AA4152" w:rsidRDefault="00A87104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A87104" w:rsidRPr="00465B70" w:rsidRDefault="00A87104" w:rsidP="00E55296"/>
    <w:p w:rsidR="00A87104" w:rsidRPr="0005326E" w:rsidRDefault="00A87104" w:rsidP="00E55296">
      <w:pPr>
        <w:rPr>
          <w:bCs w:val="0"/>
        </w:rPr>
      </w:pPr>
      <w:r>
        <w:rPr>
          <w:bCs w:val="0"/>
          <w:lang w:val="ru-RU"/>
        </w:rPr>
        <w:t>22.06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</w:t>
      </w:r>
      <w:bookmarkStart w:id="0" w:name="_GoBack"/>
      <w:bookmarkEnd w:id="0"/>
      <w:r>
        <w:rPr>
          <w:bCs w:val="0"/>
        </w:rPr>
        <w:t>70</w:t>
      </w:r>
    </w:p>
    <w:p w:rsidR="00A87104" w:rsidRPr="0005326E" w:rsidRDefault="00A87104" w:rsidP="00E55296">
      <w:pPr>
        <w:rPr>
          <w:u w:val="single"/>
        </w:rPr>
      </w:pPr>
    </w:p>
    <w:p w:rsidR="00A87104" w:rsidRDefault="00A87104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A87104" w:rsidRDefault="00A87104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A87104" w:rsidRDefault="00A87104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A87104" w:rsidRDefault="00A87104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A87104" w:rsidRDefault="00A87104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день з 27.06</w:t>
      </w:r>
      <w:r w:rsidRPr="009C4E33">
        <w:rPr>
          <w:b/>
        </w:rPr>
        <w:t>.2020</w:t>
      </w:r>
      <w:r>
        <w:rPr>
          <w:b/>
        </w:rPr>
        <w:t xml:space="preserve"> </w:t>
      </w:r>
      <w:r w:rsidRPr="009C4E33">
        <w:rPr>
          <w:b/>
        </w:rPr>
        <w:t>р</w:t>
      </w:r>
      <w:r>
        <w:rPr>
          <w:b/>
        </w:rPr>
        <w:t>. по 29.06</w:t>
      </w:r>
      <w:r w:rsidRPr="009C4E33">
        <w:rPr>
          <w:b/>
        </w:rPr>
        <w:t>.2020</w:t>
      </w:r>
      <w:r>
        <w:rPr>
          <w:b/>
        </w:rPr>
        <w:t xml:space="preserve"> року</w:t>
      </w:r>
    </w:p>
    <w:p w:rsidR="00A87104" w:rsidRDefault="00A87104" w:rsidP="00E55296">
      <w:pPr>
        <w:spacing w:line="360" w:lineRule="auto"/>
        <w:ind w:firstLine="708"/>
        <w:jc w:val="both"/>
        <w:rPr>
          <w:b w:val="0"/>
        </w:rPr>
      </w:pPr>
    </w:p>
    <w:p w:rsidR="00A87104" w:rsidRDefault="00A87104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наказу Департаменту науки і освіти Харківської обласної державної адміністрації від 25.04.2020 року № 68 «Про чергування з 06 по 08 червня 2020 року та з 27 по 29 червня 2020 року»,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 27 – 29 червня (День Конституції) </w:t>
      </w:r>
      <w:r w:rsidRPr="00287952">
        <w:rPr>
          <w:b w:val="0"/>
        </w:rPr>
        <w:t>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A87104" w:rsidRPr="009006E0" w:rsidRDefault="00A87104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A87104" w:rsidRDefault="00A87104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A87104" w:rsidRDefault="00A87104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A87104" w:rsidRPr="00401986" w:rsidTr="005B52ED">
        <w:tc>
          <w:tcPr>
            <w:tcW w:w="1603" w:type="dxa"/>
          </w:tcPr>
          <w:p w:rsidR="00A87104" w:rsidRPr="00401986" w:rsidRDefault="00A87104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A87104" w:rsidRPr="00401986" w:rsidRDefault="00A87104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A87104" w:rsidRPr="00401986" w:rsidRDefault="00A87104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A87104" w:rsidRPr="00401986" w:rsidRDefault="00A87104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A87104" w:rsidRPr="00401986" w:rsidRDefault="00A87104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A87104" w:rsidRPr="00401986" w:rsidRDefault="00A87104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A87104" w:rsidRPr="00401986" w:rsidTr="00E834AC">
        <w:trPr>
          <w:trHeight w:val="1112"/>
        </w:trPr>
        <w:tc>
          <w:tcPr>
            <w:tcW w:w="1603" w:type="dxa"/>
          </w:tcPr>
          <w:p w:rsidR="00A87104" w:rsidRPr="00401986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27.06</w:t>
            </w:r>
            <w:r>
              <w:rPr>
                <w:b w:val="0"/>
              </w:rPr>
              <w:t>.2020</w:t>
            </w:r>
          </w:p>
          <w:p w:rsidR="00A87104" w:rsidRPr="00401986" w:rsidRDefault="00A87104" w:rsidP="00940D21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>
              <w:rPr>
                <w:b w:val="0"/>
                <w:lang w:val="ru-RU"/>
              </w:rPr>
              <w:t xml:space="preserve"> 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A87104" w:rsidRPr="00401986" w:rsidRDefault="00A87104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A87104" w:rsidRPr="00401986" w:rsidRDefault="00A87104" w:rsidP="005B52ED">
            <w:pPr>
              <w:jc w:val="both"/>
              <w:rPr>
                <w:b w:val="0"/>
                <w:vertAlign w:val="superscript"/>
              </w:rPr>
            </w:pPr>
          </w:p>
          <w:p w:rsidR="00A87104" w:rsidRPr="00401986" w:rsidRDefault="00A87104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A87104" w:rsidRDefault="00A87104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Філатова </w:t>
            </w:r>
          </w:p>
          <w:p w:rsidR="00A87104" w:rsidRDefault="00A87104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Ольга </w:t>
            </w:r>
          </w:p>
          <w:p w:rsidR="00A87104" w:rsidRPr="00401986" w:rsidRDefault="00A87104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Миколаївна</w:t>
            </w:r>
          </w:p>
        </w:tc>
        <w:tc>
          <w:tcPr>
            <w:tcW w:w="2460" w:type="dxa"/>
          </w:tcPr>
          <w:p w:rsidR="00A87104" w:rsidRPr="00401986" w:rsidRDefault="00A87104" w:rsidP="00A770F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Бухгалтер централізованої бухгалтерії </w:t>
            </w:r>
          </w:p>
        </w:tc>
        <w:tc>
          <w:tcPr>
            <w:tcW w:w="1921" w:type="dxa"/>
          </w:tcPr>
          <w:p w:rsidR="00A87104" w:rsidRPr="0063289C" w:rsidRDefault="00A87104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0984663769</w:t>
            </w:r>
          </w:p>
        </w:tc>
      </w:tr>
      <w:tr w:rsidR="00A87104" w:rsidRPr="00401986" w:rsidTr="005B52ED">
        <w:tc>
          <w:tcPr>
            <w:tcW w:w="1603" w:type="dxa"/>
          </w:tcPr>
          <w:p w:rsidR="00A87104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28.06</w:t>
            </w:r>
            <w:r>
              <w:rPr>
                <w:b w:val="0"/>
              </w:rPr>
              <w:t>.2020 (неділя)</w:t>
            </w:r>
          </w:p>
          <w:p w:rsidR="00A87104" w:rsidRPr="00401986" w:rsidRDefault="00A87104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A87104" w:rsidRPr="00401986" w:rsidRDefault="00A87104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A87104" w:rsidRPr="00401986" w:rsidRDefault="00A87104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A87104" w:rsidRDefault="00A87104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Борисенко</w:t>
            </w:r>
          </w:p>
          <w:p w:rsidR="00A87104" w:rsidRDefault="00A87104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Лариса</w:t>
            </w:r>
          </w:p>
          <w:p w:rsidR="00A87104" w:rsidRPr="00401986" w:rsidRDefault="00A87104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Володимирівна</w:t>
            </w:r>
          </w:p>
        </w:tc>
        <w:tc>
          <w:tcPr>
            <w:tcW w:w="2460" w:type="dxa"/>
          </w:tcPr>
          <w:p w:rsidR="00A87104" w:rsidRPr="00401986" w:rsidRDefault="00A87104" w:rsidP="00940D21">
            <w:pPr>
              <w:jc w:val="center"/>
              <w:rPr>
                <w:b w:val="0"/>
              </w:rPr>
            </w:pPr>
            <w:r>
              <w:rPr>
                <w:b w:val="0"/>
              </w:rPr>
              <w:t>Бухгалтер централізованої бухгалтерії</w:t>
            </w:r>
          </w:p>
        </w:tc>
        <w:tc>
          <w:tcPr>
            <w:tcW w:w="1921" w:type="dxa"/>
          </w:tcPr>
          <w:p w:rsidR="00A87104" w:rsidRPr="00F6095E" w:rsidRDefault="00A87104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0993765365</w:t>
            </w:r>
          </w:p>
        </w:tc>
      </w:tr>
      <w:tr w:rsidR="00A87104" w:rsidRPr="00401986" w:rsidTr="005B52ED">
        <w:tc>
          <w:tcPr>
            <w:tcW w:w="1603" w:type="dxa"/>
          </w:tcPr>
          <w:p w:rsidR="00A87104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29.06</w:t>
            </w:r>
            <w:r>
              <w:rPr>
                <w:b w:val="0"/>
              </w:rPr>
              <w:t>.2020</w:t>
            </w:r>
          </w:p>
          <w:p w:rsidR="00A87104" w:rsidRPr="00401986" w:rsidRDefault="00A87104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A87104" w:rsidRPr="00401986" w:rsidRDefault="00A87104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A87104" w:rsidRPr="00401986" w:rsidRDefault="00A87104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A87104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Абракітова </w:t>
            </w:r>
          </w:p>
          <w:p w:rsidR="00A87104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Тетяна  </w:t>
            </w:r>
          </w:p>
          <w:p w:rsidR="00A87104" w:rsidRPr="00401986" w:rsidRDefault="00A87104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Олексіївна</w:t>
            </w:r>
          </w:p>
        </w:tc>
        <w:tc>
          <w:tcPr>
            <w:tcW w:w="2460" w:type="dxa"/>
          </w:tcPr>
          <w:p w:rsidR="00A87104" w:rsidRPr="00401986" w:rsidRDefault="00A87104" w:rsidP="008D3896">
            <w:pPr>
              <w:jc w:val="center"/>
              <w:rPr>
                <w:b w:val="0"/>
              </w:rPr>
            </w:pPr>
            <w:r>
              <w:rPr>
                <w:b w:val="0"/>
              </w:rPr>
              <w:t>Бухгалтер централізованої бухгалтерії</w:t>
            </w:r>
          </w:p>
        </w:tc>
        <w:tc>
          <w:tcPr>
            <w:tcW w:w="1921" w:type="dxa"/>
          </w:tcPr>
          <w:p w:rsidR="00A87104" w:rsidRPr="00401986" w:rsidRDefault="00A87104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0970592096</w:t>
            </w:r>
          </w:p>
        </w:tc>
      </w:tr>
    </w:tbl>
    <w:p w:rsidR="00A87104" w:rsidRDefault="00A87104" w:rsidP="00E55296"/>
    <w:p w:rsidR="00A87104" w:rsidRDefault="00A87104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Наталії) довести наказ до відома працівників відділу освіти, молоді та спорту райдержадміністрації та керівників закладів освіти району.</w:t>
      </w:r>
    </w:p>
    <w:p w:rsidR="00A87104" w:rsidRDefault="00A87104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До 27.06.2020</w:t>
      </w:r>
    </w:p>
    <w:p w:rsidR="00A87104" w:rsidRDefault="00A87104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A87104" w:rsidRDefault="00A87104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До  27.06.2020 </w:t>
      </w:r>
    </w:p>
    <w:p w:rsidR="00A87104" w:rsidRDefault="00A87104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A87104" w:rsidRDefault="00A87104" w:rsidP="00E55296">
      <w:pPr>
        <w:jc w:val="both"/>
        <w:rPr>
          <w:b w:val="0"/>
        </w:rPr>
      </w:pPr>
      <w:r>
        <w:rPr>
          <w:b w:val="0"/>
        </w:rPr>
        <w:tab/>
      </w:r>
    </w:p>
    <w:p w:rsidR="00A87104" w:rsidRDefault="00A87104" w:rsidP="00E55296">
      <w:pPr>
        <w:jc w:val="both"/>
        <w:rPr>
          <w:b w:val="0"/>
        </w:rPr>
      </w:pPr>
      <w:r>
        <w:rPr>
          <w:b w:val="0"/>
        </w:rPr>
        <w:tab/>
      </w:r>
    </w:p>
    <w:p w:rsidR="00A87104" w:rsidRDefault="00A87104" w:rsidP="00061834">
      <w:pPr>
        <w:jc w:val="both"/>
      </w:pPr>
      <w:r>
        <w:t xml:space="preserve">Начальник відділу освіти, </w:t>
      </w:r>
    </w:p>
    <w:p w:rsidR="00A87104" w:rsidRDefault="00A87104" w:rsidP="00061834">
      <w:pPr>
        <w:jc w:val="both"/>
      </w:pPr>
      <w:r>
        <w:t>молоді та спорту                                                             Наталія ТРУСОВА</w:t>
      </w: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 w:val="24"/>
          <w:szCs w:val="24"/>
        </w:rPr>
      </w:pPr>
    </w:p>
    <w:p w:rsidR="00A87104" w:rsidRDefault="00A87104" w:rsidP="00E55296">
      <w:pPr>
        <w:jc w:val="both"/>
        <w:rPr>
          <w:b w:val="0"/>
          <w:szCs w:val="28"/>
        </w:rPr>
      </w:pPr>
    </w:p>
    <w:p w:rsidR="00A87104" w:rsidRDefault="00A87104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22.06.2020 № 70 ознайомлені:</w:t>
      </w:r>
    </w:p>
    <w:p w:rsidR="00A87104" w:rsidRDefault="00A87104" w:rsidP="00E55296">
      <w:pPr>
        <w:jc w:val="both"/>
        <w:rPr>
          <w:b w:val="0"/>
          <w:szCs w:val="28"/>
        </w:rPr>
      </w:pPr>
    </w:p>
    <w:p w:rsidR="00A87104" w:rsidRDefault="00A87104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__________________Філатова О.М.</w:t>
      </w:r>
    </w:p>
    <w:p w:rsidR="00A87104" w:rsidRDefault="00A87104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__________________Борисенко Л.В.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 xml:space="preserve"> Абракітова Т.О.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A87104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A87104" w:rsidRPr="001934DA" w:rsidRDefault="00A87104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A87104" w:rsidRPr="001934DA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A87104" w:rsidRDefault="00A87104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A87104" w:rsidRDefault="00A87104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A87104" w:rsidRDefault="00A87104"/>
    <w:sectPr w:rsidR="00A87104" w:rsidSect="00061834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0B6FEB"/>
    <w:rsid w:val="00173A9E"/>
    <w:rsid w:val="001837E1"/>
    <w:rsid w:val="001934DA"/>
    <w:rsid w:val="001C4152"/>
    <w:rsid w:val="001F553A"/>
    <w:rsid w:val="00287952"/>
    <w:rsid w:val="002C634C"/>
    <w:rsid w:val="002E39F3"/>
    <w:rsid w:val="003C6CE5"/>
    <w:rsid w:val="00401986"/>
    <w:rsid w:val="00465B70"/>
    <w:rsid w:val="00475A63"/>
    <w:rsid w:val="0052577A"/>
    <w:rsid w:val="00577520"/>
    <w:rsid w:val="00590004"/>
    <w:rsid w:val="005A7E21"/>
    <w:rsid w:val="005B52ED"/>
    <w:rsid w:val="0063289C"/>
    <w:rsid w:val="00726748"/>
    <w:rsid w:val="007760D2"/>
    <w:rsid w:val="00830862"/>
    <w:rsid w:val="008A2813"/>
    <w:rsid w:val="008D3896"/>
    <w:rsid w:val="008E0A80"/>
    <w:rsid w:val="008E5FF4"/>
    <w:rsid w:val="009006E0"/>
    <w:rsid w:val="00940D21"/>
    <w:rsid w:val="00963628"/>
    <w:rsid w:val="009938BB"/>
    <w:rsid w:val="009C4E33"/>
    <w:rsid w:val="009D74AB"/>
    <w:rsid w:val="009F7547"/>
    <w:rsid w:val="00A3778E"/>
    <w:rsid w:val="00A770F0"/>
    <w:rsid w:val="00A87104"/>
    <w:rsid w:val="00AA4152"/>
    <w:rsid w:val="00AA4C16"/>
    <w:rsid w:val="00AE0318"/>
    <w:rsid w:val="00AE2BFA"/>
    <w:rsid w:val="00B203ED"/>
    <w:rsid w:val="00B40557"/>
    <w:rsid w:val="00B51572"/>
    <w:rsid w:val="00B84EE3"/>
    <w:rsid w:val="00BB4051"/>
    <w:rsid w:val="00BD75FB"/>
    <w:rsid w:val="00C7780D"/>
    <w:rsid w:val="00CD3BF9"/>
    <w:rsid w:val="00D072C4"/>
    <w:rsid w:val="00D335C9"/>
    <w:rsid w:val="00D70FE3"/>
    <w:rsid w:val="00D743D8"/>
    <w:rsid w:val="00D81838"/>
    <w:rsid w:val="00DA7BF3"/>
    <w:rsid w:val="00DC7C01"/>
    <w:rsid w:val="00E15ACB"/>
    <w:rsid w:val="00E16C17"/>
    <w:rsid w:val="00E42F05"/>
    <w:rsid w:val="00E55296"/>
    <w:rsid w:val="00E71A5C"/>
    <w:rsid w:val="00E834AC"/>
    <w:rsid w:val="00EA0C01"/>
    <w:rsid w:val="00EA0E91"/>
    <w:rsid w:val="00ED752C"/>
    <w:rsid w:val="00F1280C"/>
    <w:rsid w:val="00F34065"/>
    <w:rsid w:val="00F549DB"/>
    <w:rsid w:val="00F5722F"/>
    <w:rsid w:val="00F60559"/>
    <w:rsid w:val="00F6095E"/>
    <w:rsid w:val="00F626AD"/>
    <w:rsid w:val="00FD10B8"/>
    <w:rsid w:val="00FE3EAA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3</Pages>
  <Words>529</Words>
  <Characters>3020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36</cp:revision>
  <cp:lastPrinted>2020-05-06T07:37:00Z</cp:lastPrinted>
  <dcterms:created xsi:type="dcterms:W3CDTF">2020-02-21T12:15:00Z</dcterms:created>
  <dcterms:modified xsi:type="dcterms:W3CDTF">2020-06-22T14:19:00Z</dcterms:modified>
</cp:coreProperties>
</file>